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F427D" w14:textId="77777777" w:rsidR="004426DD" w:rsidRDefault="004426DD" w:rsidP="004426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WARANBY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24566CB6" w14:textId="77777777" w:rsidR="004426DD" w:rsidRDefault="004426DD" w:rsidP="004426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Newark. Brasier.</w:t>
      </w:r>
    </w:p>
    <w:p w14:paraId="2295378B" w14:textId="77777777" w:rsidR="004426DD" w:rsidRDefault="004426DD" w:rsidP="004426DD">
      <w:pPr>
        <w:pStyle w:val="NoSpacing"/>
        <w:rPr>
          <w:rFonts w:cs="Times New Roman"/>
          <w:szCs w:val="24"/>
        </w:rPr>
      </w:pPr>
    </w:p>
    <w:p w14:paraId="5180A207" w14:textId="77777777" w:rsidR="004426DD" w:rsidRDefault="004426DD" w:rsidP="004426DD">
      <w:pPr>
        <w:pStyle w:val="NoSpacing"/>
        <w:rPr>
          <w:rFonts w:cs="Times New Roman"/>
          <w:szCs w:val="24"/>
        </w:rPr>
      </w:pPr>
    </w:p>
    <w:p w14:paraId="4ED4D686" w14:textId="77777777" w:rsidR="004426DD" w:rsidRDefault="004426DD" w:rsidP="004426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Agnes Kellum(q.v.) brought a plaint of debt against him and three others.</w:t>
      </w:r>
    </w:p>
    <w:p w14:paraId="5636AB18" w14:textId="77777777" w:rsidR="004426DD" w:rsidRDefault="004426DD" w:rsidP="004426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12BE8">
          <w:rPr>
            <w:rStyle w:val="Hyperlink"/>
            <w:rFonts w:cs="Times New Roman"/>
            <w:szCs w:val="24"/>
          </w:rPr>
          <w:t>https://waalt.uh.edu/index.php/CP40/692</w:t>
        </w:r>
      </w:hyperlink>
      <w:r>
        <w:rPr>
          <w:rFonts w:cs="Times New Roman"/>
          <w:szCs w:val="24"/>
        </w:rPr>
        <w:t xml:space="preserve"> )</w:t>
      </w:r>
    </w:p>
    <w:p w14:paraId="0A4E9E73" w14:textId="77777777" w:rsidR="004426DD" w:rsidRDefault="004426DD" w:rsidP="004426DD">
      <w:pPr>
        <w:pStyle w:val="NoSpacing"/>
        <w:rPr>
          <w:rFonts w:cs="Times New Roman"/>
          <w:szCs w:val="24"/>
        </w:rPr>
      </w:pPr>
    </w:p>
    <w:p w14:paraId="05215662" w14:textId="77777777" w:rsidR="004426DD" w:rsidRDefault="004426DD" w:rsidP="004426DD">
      <w:pPr>
        <w:pStyle w:val="NoSpacing"/>
        <w:rPr>
          <w:rFonts w:cs="Times New Roman"/>
          <w:szCs w:val="24"/>
        </w:rPr>
      </w:pPr>
    </w:p>
    <w:p w14:paraId="6AFB8E58" w14:textId="77777777" w:rsidR="004426DD" w:rsidRDefault="004426DD" w:rsidP="004426D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July 2023</w:t>
      </w:r>
    </w:p>
    <w:p w14:paraId="77A9AB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CB983" w14:textId="77777777" w:rsidR="004426DD" w:rsidRDefault="004426DD" w:rsidP="009139A6">
      <w:r>
        <w:separator/>
      </w:r>
    </w:p>
  </w:endnote>
  <w:endnote w:type="continuationSeparator" w:id="0">
    <w:p w14:paraId="7D125252" w14:textId="77777777" w:rsidR="004426DD" w:rsidRDefault="004426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DC1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688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9F02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EB47" w14:textId="77777777" w:rsidR="004426DD" w:rsidRDefault="004426DD" w:rsidP="009139A6">
      <w:r>
        <w:separator/>
      </w:r>
    </w:p>
  </w:footnote>
  <w:footnote w:type="continuationSeparator" w:id="0">
    <w:p w14:paraId="186F99BC" w14:textId="77777777" w:rsidR="004426DD" w:rsidRDefault="004426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3D2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A4C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A8C2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DD"/>
    <w:rsid w:val="000666E0"/>
    <w:rsid w:val="002510B7"/>
    <w:rsid w:val="004426DD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3B0E2"/>
  <w15:chartTrackingRefBased/>
  <w15:docId w15:val="{92D978F4-7B82-4D52-87F2-D06A18C4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426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9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2023-07-28T09:57:00Z</dcterms:created>
  <dcterms:modified xsi:type="dcterms:W3CDTF">2023-07-28T09:57:00Z</dcterms:modified>
</cp:coreProperties>
</file>